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F3A4" w14:textId="77777777" w:rsidR="00E26CEE" w:rsidRDefault="00E26CEE" w:rsidP="00E26CEE">
      <w:pPr>
        <w:pStyle w:val="NoSpacing"/>
      </w:pPr>
      <w:r>
        <w:rPr>
          <w:u w:val="single"/>
        </w:rPr>
        <w:t>Martin FERRERS</w:t>
      </w:r>
      <w:r>
        <w:t xml:space="preserve">    (1334-1401)</w:t>
      </w:r>
    </w:p>
    <w:p w14:paraId="12C9B9D1" w14:textId="77777777" w:rsidR="00E26CEE" w:rsidRDefault="00E26CEE" w:rsidP="00E26CEE">
      <w:pPr>
        <w:pStyle w:val="NoSpacing"/>
      </w:pPr>
      <w:r>
        <w:t>of Bere Ferrers, Dorset.</w:t>
      </w:r>
    </w:p>
    <w:p w14:paraId="5FEA353B" w14:textId="77777777" w:rsidR="00E26CEE" w:rsidRDefault="00E26CEE" w:rsidP="00E26CEE">
      <w:pPr>
        <w:pStyle w:val="NoSpacing"/>
      </w:pPr>
    </w:p>
    <w:p w14:paraId="3708FC04" w14:textId="77777777" w:rsidR="00E26CEE" w:rsidRDefault="00E26CEE" w:rsidP="00E26CEE">
      <w:pPr>
        <w:pStyle w:val="NoSpacing"/>
      </w:pPr>
    </w:p>
    <w:p w14:paraId="6EB8E849" w14:textId="77777777" w:rsidR="00E26CEE" w:rsidRDefault="00E26CEE" w:rsidP="00E26CEE">
      <w:pPr>
        <w:pStyle w:val="NoSpacing"/>
      </w:pPr>
      <w:r>
        <w:t xml:space="preserve">Daughter:   Joan(q.v.) = Alexander </w:t>
      </w:r>
      <w:proofErr w:type="spellStart"/>
      <w:r>
        <w:t>Champernown</w:t>
      </w:r>
      <w:proofErr w:type="spellEnd"/>
      <w:r>
        <w:t>(q.v.).</w:t>
      </w:r>
    </w:p>
    <w:p w14:paraId="46B4399F" w14:textId="77777777" w:rsidR="00E26CEE" w:rsidRDefault="00E26CEE" w:rsidP="00E26CEE">
      <w:pPr>
        <w:pStyle w:val="NoSpacing"/>
      </w:pPr>
      <w:r>
        <w:t>(UK and Ireland, Find A Grave Index, 1330’s – current)</w:t>
      </w:r>
    </w:p>
    <w:p w14:paraId="0B136168" w14:textId="77777777" w:rsidR="00E26CEE" w:rsidRDefault="00E26CEE" w:rsidP="00E26CEE">
      <w:pPr>
        <w:pStyle w:val="NoSpacing"/>
      </w:pPr>
    </w:p>
    <w:p w14:paraId="018C81B1" w14:textId="77777777" w:rsidR="00E26CEE" w:rsidRDefault="00E26CEE" w:rsidP="00E26CEE">
      <w:pPr>
        <w:pStyle w:val="NoSpacing"/>
      </w:pPr>
    </w:p>
    <w:p w14:paraId="06580B8B" w14:textId="77777777" w:rsidR="00E26CEE" w:rsidRDefault="00E26CEE" w:rsidP="00E26CEE">
      <w:pPr>
        <w:pStyle w:val="NoSpacing"/>
      </w:pPr>
    </w:p>
    <w:p w14:paraId="7ABF755D" w14:textId="77777777" w:rsidR="00E26CEE" w:rsidRDefault="00E26CEE" w:rsidP="00E26CEE">
      <w:pPr>
        <w:pStyle w:val="NoSpacing"/>
      </w:pPr>
      <w:r>
        <w:t>4 April 2025</w:t>
      </w:r>
    </w:p>
    <w:p w14:paraId="51A23E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85952" w14:textId="77777777" w:rsidR="00E26CEE" w:rsidRDefault="00E26CEE" w:rsidP="009139A6">
      <w:r>
        <w:separator/>
      </w:r>
    </w:p>
  </w:endnote>
  <w:endnote w:type="continuationSeparator" w:id="0">
    <w:p w14:paraId="4865A0CF" w14:textId="77777777" w:rsidR="00E26CEE" w:rsidRDefault="00E26C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CF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2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748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9B306" w14:textId="77777777" w:rsidR="00E26CEE" w:rsidRDefault="00E26CEE" w:rsidP="009139A6">
      <w:r>
        <w:separator/>
      </w:r>
    </w:p>
  </w:footnote>
  <w:footnote w:type="continuationSeparator" w:id="0">
    <w:p w14:paraId="27732507" w14:textId="77777777" w:rsidR="00E26CEE" w:rsidRDefault="00E26C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76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D82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A49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E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C71834"/>
    <w:rsid w:val="00CB4ED9"/>
    <w:rsid w:val="00D72F1F"/>
    <w:rsid w:val="00DE227A"/>
    <w:rsid w:val="00E26CEE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2FFE3"/>
  <w15:chartTrackingRefBased/>
  <w15:docId w15:val="{ED736FB1-7F6C-45F2-BDEE-53351639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2025-04-08T19:12:00Z</dcterms:created>
  <dcterms:modified xsi:type="dcterms:W3CDTF">2025-04-08T19:15:00Z</dcterms:modified>
</cp:coreProperties>
</file>